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36D82" w14:textId="77777777" w:rsidR="009D5E5D" w:rsidRDefault="009D5E5D" w:rsidP="009D5E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MATTHEW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639CF76E" w14:textId="77777777" w:rsidR="009D5E5D" w:rsidRDefault="009D5E5D" w:rsidP="009D5E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Astwell</w:t>
      </w:r>
      <w:proofErr w:type="spellEnd"/>
      <w:r>
        <w:rPr>
          <w:rFonts w:cs="Times New Roman"/>
          <w:szCs w:val="24"/>
        </w:rPr>
        <w:t>, Northamptonshire.</w:t>
      </w:r>
    </w:p>
    <w:p w14:paraId="17CD23AF" w14:textId="77777777" w:rsidR="009D5E5D" w:rsidRDefault="009D5E5D" w:rsidP="009D5E5D">
      <w:pPr>
        <w:pStyle w:val="NoSpacing"/>
        <w:rPr>
          <w:rFonts w:cs="Times New Roman"/>
          <w:szCs w:val="24"/>
        </w:rPr>
      </w:pPr>
    </w:p>
    <w:p w14:paraId="33DEB98E" w14:textId="77777777" w:rsidR="009D5E5D" w:rsidRDefault="009D5E5D" w:rsidP="009D5E5D">
      <w:pPr>
        <w:pStyle w:val="NoSpacing"/>
        <w:rPr>
          <w:rFonts w:cs="Times New Roman"/>
          <w:szCs w:val="24"/>
        </w:rPr>
      </w:pPr>
    </w:p>
    <w:p w14:paraId="02815348" w14:textId="77777777" w:rsidR="009D5E5D" w:rsidRDefault="009D5E5D" w:rsidP="009D5E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Dec.1405</w:t>
      </w:r>
      <w:r>
        <w:rPr>
          <w:rFonts w:cs="Times New Roman"/>
          <w:szCs w:val="24"/>
        </w:rPr>
        <w:tab/>
        <w:t>He was licensed for the private celebration of divine services.</w:t>
      </w:r>
    </w:p>
    <w:p w14:paraId="3664AAB4" w14:textId="77777777" w:rsidR="009D5E5D" w:rsidRPr="00E7711B" w:rsidRDefault="009D5E5D" w:rsidP="009D5E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4EF5820D" w14:textId="77777777" w:rsidR="009D5E5D" w:rsidRDefault="009D5E5D" w:rsidP="009D5E5D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57)</w:t>
      </w:r>
    </w:p>
    <w:p w14:paraId="3B8B0237" w14:textId="77777777" w:rsidR="009D5E5D" w:rsidRDefault="009D5E5D" w:rsidP="009D5E5D">
      <w:pPr>
        <w:pStyle w:val="NoSpacing"/>
        <w:rPr>
          <w:rFonts w:cs="Times New Roman"/>
          <w:szCs w:val="24"/>
        </w:rPr>
      </w:pPr>
    </w:p>
    <w:p w14:paraId="5EE0DB7C" w14:textId="77777777" w:rsidR="009D5E5D" w:rsidRDefault="009D5E5D" w:rsidP="009D5E5D">
      <w:pPr>
        <w:pStyle w:val="NoSpacing"/>
        <w:rPr>
          <w:rFonts w:cs="Times New Roman"/>
          <w:szCs w:val="24"/>
        </w:rPr>
      </w:pPr>
    </w:p>
    <w:p w14:paraId="73510646" w14:textId="77777777" w:rsidR="009D5E5D" w:rsidRDefault="009D5E5D" w:rsidP="009D5E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2024</w:t>
      </w:r>
    </w:p>
    <w:p w14:paraId="79856A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327DA" w14:textId="77777777" w:rsidR="009D5E5D" w:rsidRDefault="009D5E5D" w:rsidP="009139A6">
      <w:r>
        <w:separator/>
      </w:r>
    </w:p>
  </w:endnote>
  <w:endnote w:type="continuationSeparator" w:id="0">
    <w:p w14:paraId="65993710" w14:textId="77777777" w:rsidR="009D5E5D" w:rsidRDefault="009D5E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E30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540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E84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8D9EC" w14:textId="77777777" w:rsidR="009D5E5D" w:rsidRDefault="009D5E5D" w:rsidP="009139A6">
      <w:r>
        <w:separator/>
      </w:r>
    </w:p>
  </w:footnote>
  <w:footnote w:type="continuationSeparator" w:id="0">
    <w:p w14:paraId="1B8BFD27" w14:textId="77777777" w:rsidR="009D5E5D" w:rsidRDefault="009D5E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715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958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69D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5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5E5D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E66C8"/>
  <w15:chartTrackingRefBased/>
  <w15:docId w15:val="{55423842-4F50-4EDA-AEF9-B7B50B29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2024-06-23T20:12:00Z</dcterms:created>
  <dcterms:modified xsi:type="dcterms:W3CDTF">2024-06-23T20:13:00Z</dcterms:modified>
</cp:coreProperties>
</file>